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593E0" w14:textId="77F3FBA5" w:rsidR="003D3316" w:rsidRPr="008C39F7" w:rsidRDefault="003D3316" w:rsidP="003D33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8757D" w:rsidRPr="00A8757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R4-2404860</w:t>
      </w:r>
    </w:p>
    <w:p w14:paraId="24C6E46C" w14:textId="77777777" w:rsidR="003D3316" w:rsidRPr="002B69F3" w:rsidRDefault="003D3316" w:rsidP="003D33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7D35DA39" w14:textId="77777777" w:rsidR="003D3316" w:rsidRPr="005B589C" w:rsidRDefault="003D3316" w:rsidP="003D33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01B87E" w14:textId="77777777" w:rsidR="003D3316" w:rsidRPr="005B589C" w:rsidRDefault="003D3316" w:rsidP="003D331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5B0F6FF2" w14:textId="2D0F9F42" w:rsidR="003D3316" w:rsidRPr="00053722" w:rsidRDefault="003D3316" w:rsidP="003D3316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Pr="006D7137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244CC5">
        <w:rPr>
          <w:rFonts w:ascii="Arial" w:eastAsia="Calibri" w:hAnsi="Arial" w:cs="Arial"/>
          <w:b/>
          <w:bCs/>
          <w:sz w:val="24"/>
          <w:lang w:val="en-GB"/>
        </w:rPr>
        <w:t>256 QAM BS Demodulation</w:t>
      </w:r>
    </w:p>
    <w:p w14:paraId="7A467D43" w14:textId="24D0EB8D" w:rsidR="003D3316" w:rsidRPr="00053722" w:rsidRDefault="003D3316" w:rsidP="003D3316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622AB0">
        <w:tab/>
      </w:r>
      <w:r w:rsidRPr="00095CC4">
        <w:rPr>
          <w:rFonts w:ascii="Arial" w:eastAsia="MS Mincho" w:hAnsi="Arial" w:cs="Arial"/>
          <w:b/>
          <w:bCs/>
          <w:sz w:val="24"/>
          <w:szCs w:val="24"/>
          <w:lang w:val="en-GB"/>
        </w:rPr>
        <w:t>6.</w:t>
      </w:r>
      <w:r w:rsidR="005C45E6">
        <w:rPr>
          <w:rFonts w:ascii="Arial" w:eastAsia="MS Mincho" w:hAnsi="Arial" w:cs="Arial"/>
          <w:b/>
          <w:bCs/>
          <w:sz w:val="24"/>
          <w:szCs w:val="24"/>
          <w:lang w:val="en-GB"/>
        </w:rPr>
        <w:t>2.3</w:t>
      </w:r>
    </w:p>
    <w:p w14:paraId="7D40782F" w14:textId="77777777" w:rsidR="003D3316" w:rsidRPr="00053722" w:rsidRDefault="003D3316" w:rsidP="003D3316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768DED1C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CE36C5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91EDF5C" w14:textId="1CC4EF18" w:rsidR="00E164A5" w:rsidRDefault="00E164A5" w:rsidP="00E164A5">
      <w:pPr>
        <w:jc w:val="both"/>
      </w:pPr>
      <w:r>
        <w:t>At RAN#</w:t>
      </w:r>
      <w:r w:rsidR="00554D94">
        <w:t>98</w:t>
      </w:r>
      <w:r>
        <w:t xml:space="preserve"> meeting, the WI was approved to study the feasibility to support </w:t>
      </w:r>
      <w:r w:rsidR="00554D94">
        <w:t xml:space="preserve">UL256 QAM </w:t>
      </w:r>
      <w:r w:rsidR="00E6249D">
        <w:fldChar w:fldCharType="begin"/>
      </w:r>
      <w:r w:rsidR="00E6249D">
        <w:instrText xml:space="preserve"> REF _Ref138944559 \r \h </w:instrText>
      </w:r>
      <w:r w:rsidR="00E6249D">
        <w:fldChar w:fldCharType="separate"/>
      </w:r>
      <w:r w:rsidR="00817A9A">
        <w:t>[1]</w:t>
      </w:r>
      <w:r w:rsidR="00E6249D">
        <w:fldChar w:fldCharType="end"/>
      </w:r>
      <w: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Default="00554D94" w:rsidP="00554D94">
            <w:pPr>
              <w:rPr>
                <w:b/>
                <w:bCs/>
              </w:rPr>
            </w:pPr>
            <w:r w:rsidRPr="004D5A45">
              <w:rPr>
                <w:rFonts w:hint="eastAsia"/>
                <w:b/>
                <w:bCs/>
              </w:rPr>
              <w:t>UL 256QAM</w:t>
            </w:r>
          </w:p>
          <w:p w14:paraId="5C51824C" w14:textId="34E86CA5" w:rsidR="00E164A5" w:rsidRPr="00047F2A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4D5A45">
              <w:rPr>
                <w:rFonts w:hint="eastAsia"/>
              </w:rPr>
              <w:t>Specify the BS demodulation performance</w:t>
            </w:r>
          </w:p>
        </w:tc>
      </w:tr>
    </w:tbl>
    <w:p w14:paraId="34FE70EA" w14:textId="77777777" w:rsidR="00E164A5" w:rsidRDefault="00E164A5" w:rsidP="00E164A5">
      <w:pPr>
        <w:jc w:val="both"/>
      </w:pPr>
    </w:p>
    <w:p w14:paraId="04F65166" w14:textId="42E24386" w:rsidR="0060543D" w:rsidRPr="008C39F7" w:rsidRDefault="00E164A5" w:rsidP="00661651">
      <w:pPr>
        <w:jc w:val="both"/>
      </w:pPr>
      <w:r>
        <w:t xml:space="preserve">In this paper, we present </w:t>
      </w:r>
      <w:r w:rsidRPr="00047F2A">
        <w:t>Nokia’s view</w:t>
      </w:r>
      <w:r>
        <w:t xml:space="preserve"> on </w:t>
      </w:r>
      <w:r w:rsidR="008C187B">
        <w:t>any</w:t>
      </w:r>
      <w:r>
        <w:t xml:space="preserve"> </w:t>
      </w:r>
      <w:r w:rsidR="004120E7">
        <w:t xml:space="preserve">open issues </w:t>
      </w:r>
      <w:r>
        <w:t xml:space="preserve">of </w:t>
      </w:r>
      <w:r w:rsidR="00EF6E8C">
        <w:t>256QAM UL</w:t>
      </w:r>
      <w:r>
        <w:t xml:space="preserve"> demodulation</w:t>
      </w:r>
      <w:r w:rsidR="00B2565A">
        <w:t xml:space="preserve"> for discussion at RAN4#1</w:t>
      </w:r>
      <w:r w:rsidR="008C187B">
        <w:t>10-bis</w:t>
      </w:r>
      <w:r>
        <w:t>.</w:t>
      </w:r>
      <w:r w:rsidR="00CA1440">
        <w:t xml:space="preserve"> </w:t>
      </w:r>
    </w:p>
    <w:p w14:paraId="789D7BD0" w14:textId="77777777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A91DBF2" w14:textId="0352A409" w:rsidR="00263289" w:rsidRDefault="00263289" w:rsidP="00263289">
      <w:pPr>
        <w:pStyle w:val="RAN4H2"/>
      </w:pPr>
      <w:r>
        <w:t>Background</w:t>
      </w:r>
    </w:p>
    <w:p w14:paraId="303B5B6E" w14:textId="5CFF903B" w:rsidR="000676BB" w:rsidRDefault="00053BD0" w:rsidP="00053BD0">
      <w:r w:rsidRPr="00053BD0">
        <w:t xml:space="preserve">Following RAN4#110 </w:t>
      </w:r>
      <w:proofErr w:type="gramStart"/>
      <w:r w:rsidRPr="00053BD0">
        <w:t>a number of</w:t>
      </w:r>
      <w:proofErr w:type="gramEnd"/>
      <w:r w:rsidRPr="00053BD0">
        <w:t xml:space="preserve"> bigCRs were submitted to RAN Plenary, however R4-240411</w:t>
      </w:r>
      <w:r w:rsidR="00A3156B">
        <w:t>, the bigCR for TS38.141-2,</w:t>
      </w:r>
      <w:r w:rsidRPr="00053BD0">
        <w:t xml:space="preserve"> had an error in the </w:t>
      </w:r>
      <w:r>
        <w:t xml:space="preserve">cover sheet, </w:t>
      </w:r>
      <w:r w:rsidR="00A401E4">
        <w:t>with an incorrect Revision number.</w:t>
      </w:r>
    </w:p>
    <w:p w14:paraId="1F1E4BF0" w14:textId="19DF4964" w:rsidR="00A401E4" w:rsidRDefault="00A401E4" w:rsidP="00053BD0">
      <w:r>
        <w:t>Due to this error, the work item was unable to be approved at RAN#10</w:t>
      </w:r>
      <w:r w:rsidR="007E5DE9">
        <w:t xml:space="preserve">3, therefore </w:t>
      </w:r>
      <w:r w:rsidR="008E0961">
        <w:t>a draftBigCR will be submitted for endorsement at RAN4#110-bis</w:t>
      </w:r>
      <w:r w:rsidR="00BA4409">
        <w:t>, and then submitted at RAN4#111</w:t>
      </w:r>
      <w:r w:rsidR="008C187B">
        <w:t xml:space="preserve"> for agreement at RAN#104 to complete the performance part of this work item.</w:t>
      </w:r>
    </w:p>
    <w:p w14:paraId="58FF5B99" w14:textId="6E8449A3" w:rsidR="00814E7A" w:rsidRDefault="00814E7A" w:rsidP="00814E7A">
      <w:pPr>
        <w:pStyle w:val="RAN4observation0"/>
      </w:pPr>
      <w:bookmarkStart w:id="5" w:name="_Toc163461359"/>
      <w:r>
        <w:t>The bigCR for TS 38.141-2 submitted at RAN4#110</w:t>
      </w:r>
      <w:r w:rsidR="00020530">
        <w:t xml:space="preserve"> had an error in the cover sheet so was unable to be agreed at RAN#103</w:t>
      </w:r>
      <w:bookmarkEnd w:id="5"/>
    </w:p>
    <w:p w14:paraId="6A9D7C19" w14:textId="3CA1E753" w:rsidR="00020530" w:rsidRPr="00020530" w:rsidRDefault="00020530" w:rsidP="00020530">
      <w:pPr>
        <w:pStyle w:val="RAN4proposal"/>
      </w:pPr>
      <w:bookmarkStart w:id="6" w:name="_Toc163461360"/>
      <w:r>
        <w:t xml:space="preserve">RAN4 should submit a revised </w:t>
      </w:r>
      <w:r w:rsidR="00D32EAA">
        <w:t xml:space="preserve">cat B </w:t>
      </w:r>
      <w:r>
        <w:t>draftBigCR for</w:t>
      </w:r>
      <w:r w:rsidR="00D32EAA">
        <w:t xml:space="preserve"> TS 38.141-2, for</w:t>
      </w:r>
      <w:r>
        <w:t xml:space="preserve"> endorsement at RAN4#110-bis, and agreement at RAN4#111</w:t>
      </w:r>
      <w:r w:rsidR="00D32EAA">
        <w:t xml:space="preserve">, prior to submission to plenary at </w:t>
      </w:r>
      <w:r w:rsidR="00020386">
        <w:t>RAN#104</w:t>
      </w:r>
      <w:bookmarkEnd w:id="6"/>
    </w:p>
    <w:p w14:paraId="37AEBE01" w14:textId="77777777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59E20394" w14:textId="571364DF" w:rsidR="007C5971" w:rsidRPr="008C39F7" w:rsidRDefault="00E164A5" w:rsidP="005C23A4">
      <w:r>
        <w:t>Within this</w:t>
      </w:r>
      <w:r w:rsidRPr="00D40277">
        <w:t xml:space="preserve"> contribution </w:t>
      </w:r>
      <w:r>
        <w:t xml:space="preserve">we </w:t>
      </w:r>
      <w:r w:rsidR="00125110">
        <w:t xml:space="preserve">have </w:t>
      </w:r>
      <w:r w:rsidRPr="00D40277">
        <w:t>discuss</w:t>
      </w:r>
      <w:r w:rsidR="00125110">
        <w:t>ed and introduced</w:t>
      </w:r>
      <w:r w:rsidRPr="00D40277">
        <w:t xml:space="preserve"> the demod</w:t>
      </w:r>
      <w:r>
        <w:t>ulation</w:t>
      </w:r>
      <w:r w:rsidRPr="00D40277">
        <w:t xml:space="preserve"> requirements for </w:t>
      </w:r>
      <w:r w:rsidR="00263289">
        <w:t>UL 256 QAM</w:t>
      </w:r>
      <w:r w:rsidRPr="00D40277">
        <w:t xml:space="preserve">. </w:t>
      </w:r>
    </w:p>
    <w:p w14:paraId="4EB025CC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321CB6E" w14:textId="77777777" w:rsidR="00020386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b/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b/>
          <w:i/>
          <w:iCs/>
        </w:rPr>
        <w:fldChar w:fldCharType="separate"/>
      </w:r>
      <w:hyperlink w:anchor="_Toc163461359" w:history="1">
        <w:r w:rsidR="00020386" w:rsidRPr="00844088">
          <w:rPr>
            <w:rStyle w:val="Hyperlink"/>
            <w:b/>
            <w:noProof/>
          </w:rPr>
          <w:t>Observation 1:</w:t>
        </w:r>
        <w:r w:rsidR="00020386" w:rsidRPr="00844088">
          <w:rPr>
            <w:rStyle w:val="Hyperlink"/>
            <w:noProof/>
          </w:rPr>
          <w:t xml:space="preserve"> The bigCR for TS 38.141-2 submitted at RAN4#110 had an error in the cover sheet so was unable to be agreed at RAN#103</w:t>
        </w:r>
      </w:hyperlink>
    </w:p>
    <w:p w14:paraId="7286261B" w14:textId="77777777" w:rsidR="00020386" w:rsidRDefault="0002038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461360" w:history="1">
        <w:r w:rsidRPr="00844088">
          <w:rPr>
            <w:rStyle w:val="Hyperlink"/>
            <w:noProof/>
          </w:rPr>
          <w:t>Proposal 1: RAN4 should submit a revised cat B draftBigCR for TS 38.141-2, for endorsement at RAN4#110-bis, and agreement at RAN4#111, prior to submission to plenary at RAN#104</w:t>
        </w:r>
      </w:hyperlink>
    </w:p>
    <w:p w14:paraId="6E355DBC" w14:textId="1F70D06C" w:rsidR="00847264" w:rsidRPr="008C39F7" w:rsidRDefault="00A4355E" w:rsidP="008C39F7">
      <w:r w:rsidRPr="008C39F7">
        <w:fldChar w:fldCharType="end"/>
      </w:r>
      <w:bookmarkStart w:id="8" w:name="_Toc116995849"/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8"/>
    </w:p>
    <w:p w14:paraId="0919F8FD" w14:textId="44CFCE04" w:rsidR="00F22CDF" w:rsidRPr="00F22CDF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9" w:name="_Ref114500673"/>
      <w:bookmarkStart w:id="10" w:name="_Ref118336985"/>
      <w:bookmarkStart w:id="11" w:name="_Ref138944559"/>
      <w:bookmarkStart w:id="12" w:name="_Ref127179904"/>
      <w:bookmarkEnd w:id="9"/>
      <w:r>
        <w:rPr>
          <w:lang w:val="en-GB"/>
        </w:rPr>
        <w:t xml:space="preserve">RP-222909 </w:t>
      </w:r>
      <w:r w:rsidR="003774C3" w:rsidRPr="00F22CDF">
        <w:rPr>
          <w:lang w:val="en-GB"/>
        </w:rPr>
        <w:t xml:space="preserve">Revised WID </w:t>
      </w:r>
      <w:bookmarkEnd w:id="10"/>
      <w:r w:rsidR="00F22CDF" w:rsidRPr="00F22CDF">
        <w:rPr>
          <w:lang w:val="en-GB"/>
        </w:rPr>
        <w:t>NR RF requirements enhancement for frequency range 2 (FR2), Phase 3</w:t>
      </w:r>
      <w:r w:rsidR="00F22CDF">
        <w:rPr>
          <w:lang w:val="en-GB"/>
        </w:rPr>
        <w:t>, RAN</w:t>
      </w:r>
      <w:r>
        <w:rPr>
          <w:lang w:val="en-GB"/>
        </w:rPr>
        <w:t>#98-e, December 2022</w:t>
      </w:r>
      <w:bookmarkEnd w:id="11"/>
    </w:p>
    <w:bookmarkEnd w:id="12"/>
    <w:p w14:paraId="23BE7015" w14:textId="5EE28709" w:rsidR="004B302A" w:rsidRDefault="004B302A" w:rsidP="00807005">
      <w:pPr>
        <w:pStyle w:val="ListParagraph"/>
        <w:ind w:right="-22"/>
      </w:pPr>
    </w:p>
    <w:p w14:paraId="6AEE75E8" w14:textId="77777777" w:rsidR="00EF7013" w:rsidRDefault="00EF7013" w:rsidP="00EF7013">
      <w:pPr>
        <w:pStyle w:val="ListParagraph"/>
        <w:spacing w:line="256" w:lineRule="auto"/>
        <w:ind w:right="-22"/>
      </w:pPr>
    </w:p>
    <w:sectPr w:rsidR="00EF7013" w:rsidSect="003D2554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1235" w14:textId="77777777" w:rsidR="003D2554" w:rsidRDefault="003D2554" w:rsidP="00001C9B">
      <w:pPr>
        <w:spacing w:after="0" w:line="240" w:lineRule="auto"/>
      </w:pPr>
      <w:r>
        <w:separator/>
      </w:r>
    </w:p>
  </w:endnote>
  <w:endnote w:type="continuationSeparator" w:id="0">
    <w:p w14:paraId="3E8B5294" w14:textId="77777777" w:rsidR="003D2554" w:rsidRDefault="003D2554" w:rsidP="00001C9B">
      <w:pPr>
        <w:spacing w:after="0" w:line="240" w:lineRule="auto"/>
      </w:pPr>
      <w:r>
        <w:continuationSeparator/>
      </w:r>
    </w:p>
  </w:endnote>
  <w:endnote w:type="continuationNotice" w:id="1">
    <w:p w14:paraId="4C2E9780" w14:textId="77777777" w:rsidR="003D2554" w:rsidRDefault="003D25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098DA" w14:textId="77777777" w:rsidR="003D2554" w:rsidRDefault="003D2554" w:rsidP="00001C9B">
      <w:pPr>
        <w:spacing w:after="0" w:line="240" w:lineRule="auto"/>
      </w:pPr>
      <w:r>
        <w:separator/>
      </w:r>
    </w:p>
  </w:footnote>
  <w:footnote w:type="continuationSeparator" w:id="0">
    <w:p w14:paraId="365F5AAB" w14:textId="77777777" w:rsidR="003D2554" w:rsidRDefault="003D2554" w:rsidP="00001C9B">
      <w:pPr>
        <w:spacing w:after="0" w:line="240" w:lineRule="auto"/>
      </w:pPr>
      <w:r>
        <w:continuationSeparator/>
      </w:r>
    </w:p>
  </w:footnote>
  <w:footnote w:type="continuationNotice" w:id="1">
    <w:p w14:paraId="67FEAA3B" w14:textId="77777777" w:rsidR="003D2554" w:rsidRDefault="003D25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1875774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3AF1"/>
    <w:rsid w:val="000040DC"/>
    <w:rsid w:val="000052BF"/>
    <w:rsid w:val="0000585F"/>
    <w:rsid w:val="000062BB"/>
    <w:rsid w:val="00006A01"/>
    <w:rsid w:val="00011784"/>
    <w:rsid w:val="000151EF"/>
    <w:rsid w:val="00016322"/>
    <w:rsid w:val="00020386"/>
    <w:rsid w:val="00020530"/>
    <w:rsid w:val="000230F4"/>
    <w:rsid w:val="000231D2"/>
    <w:rsid w:val="000239F5"/>
    <w:rsid w:val="000274FF"/>
    <w:rsid w:val="00043EC9"/>
    <w:rsid w:val="0005165D"/>
    <w:rsid w:val="00051C4A"/>
    <w:rsid w:val="00053BD0"/>
    <w:rsid w:val="00054939"/>
    <w:rsid w:val="00055932"/>
    <w:rsid w:val="000567EE"/>
    <w:rsid w:val="000571F2"/>
    <w:rsid w:val="00063DAC"/>
    <w:rsid w:val="000676BB"/>
    <w:rsid w:val="00071195"/>
    <w:rsid w:val="000730E4"/>
    <w:rsid w:val="0008612A"/>
    <w:rsid w:val="00086947"/>
    <w:rsid w:val="00087648"/>
    <w:rsid w:val="00090E18"/>
    <w:rsid w:val="00090FC7"/>
    <w:rsid w:val="000970F2"/>
    <w:rsid w:val="000A10BC"/>
    <w:rsid w:val="000A120B"/>
    <w:rsid w:val="000A46DC"/>
    <w:rsid w:val="000A56F9"/>
    <w:rsid w:val="000B0056"/>
    <w:rsid w:val="000B200F"/>
    <w:rsid w:val="000C277C"/>
    <w:rsid w:val="000C3C7B"/>
    <w:rsid w:val="000D0ED9"/>
    <w:rsid w:val="000D0F93"/>
    <w:rsid w:val="000D1419"/>
    <w:rsid w:val="000D74E4"/>
    <w:rsid w:val="000D78E9"/>
    <w:rsid w:val="000D7E8C"/>
    <w:rsid w:val="000E19B2"/>
    <w:rsid w:val="000F1097"/>
    <w:rsid w:val="000F4885"/>
    <w:rsid w:val="000F54DB"/>
    <w:rsid w:val="001013F0"/>
    <w:rsid w:val="00106416"/>
    <w:rsid w:val="00110481"/>
    <w:rsid w:val="001127C9"/>
    <w:rsid w:val="00114498"/>
    <w:rsid w:val="00114CBF"/>
    <w:rsid w:val="00115B88"/>
    <w:rsid w:val="00120478"/>
    <w:rsid w:val="00125110"/>
    <w:rsid w:val="00126DE0"/>
    <w:rsid w:val="00130687"/>
    <w:rsid w:val="00132F6A"/>
    <w:rsid w:val="0013304E"/>
    <w:rsid w:val="001337EF"/>
    <w:rsid w:val="00133913"/>
    <w:rsid w:val="00140221"/>
    <w:rsid w:val="00144A95"/>
    <w:rsid w:val="00144E5F"/>
    <w:rsid w:val="00145D48"/>
    <w:rsid w:val="0015105C"/>
    <w:rsid w:val="00156262"/>
    <w:rsid w:val="00157C42"/>
    <w:rsid w:val="00161C82"/>
    <w:rsid w:val="001642FC"/>
    <w:rsid w:val="0016496B"/>
    <w:rsid w:val="001735B6"/>
    <w:rsid w:val="00173964"/>
    <w:rsid w:val="001743E2"/>
    <w:rsid w:val="001745F8"/>
    <w:rsid w:val="00174B02"/>
    <w:rsid w:val="001838CF"/>
    <w:rsid w:val="001868EE"/>
    <w:rsid w:val="00194CF7"/>
    <w:rsid w:val="00197BB4"/>
    <w:rsid w:val="001A3BA4"/>
    <w:rsid w:val="001A6D1F"/>
    <w:rsid w:val="001B2F3E"/>
    <w:rsid w:val="001B4B5C"/>
    <w:rsid w:val="001B4D73"/>
    <w:rsid w:val="001C6980"/>
    <w:rsid w:val="001C777E"/>
    <w:rsid w:val="001D18BC"/>
    <w:rsid w:val="001D1AF8"/>
    <w:rsid w:val="001D65A1"/>
    <w:rsid w:val="001D6C5E"/>
    <w:rsid w:val="001E30F6"/>
    <w:rsid w:val="001F0CE6"/>
    <w:rsid w:val="001F295B"/>
    <w:rsid w:val="00206DF1"/>
    <w:rsid w:val="00207860"/>
    <w:rsid w:val="00215048"/>
    <w:rsid w:val="00217EE5"/>
    <w:rsid w:val="002201A8"/>
    <w:rsid w:val="0022206E"/>
    <w:rsid w:val="002305D3"/>
    <w:rsid w:val="00235F5C"/>
    <w:rsid w:val="00236BF8"/>
    <w:rsid w:val="0024126E"/>
    <w:rsid w:val="00241706"/>
    <w:rsid w:val="00243882"/>
    <w:rsid w:val="00244CC5"/>
    <w:rsid w:val="00244E84"/>
    <w:rsid w:val="00251E06"/>
    <w:rsid w:val="00257FA3"/>
    <w:rsid w:val="00257FED"/>
    <w:rsid w:val="0026214C"/>
    <w:rsid w:val="00263289"/>
    <w:rsid w:val="0026350B"/>
    <w:rsid w:val="00270510"/>
    <w:rsid w:val="00270D33"/>
    <w:rsid w:val="002750C6"/>
    <w:rsid w:val="002772C1"/>
    <w:rsid w:val="00277AF4"/>
    <w:rsid w:val="00277B56"/>
    <w:rsid w:val="00285A12"/>
    <w:rsid w:val="002A19F5"/>
    <w:rsid w:val="002A2A11"/>
    <w:rsid w:val="002A58D7"/>
    <w:rsid w:val="002B0DE6"/>
    <w:rsid w:val="002B195F"/>
    <w:rsid w:val="002B4922"/>
    <w:rsid w:val="002B4FAC"/>
    <w:rsid w:val="002B64C8"/>
    <w:rsid w:val="002C22C3"/>
    <w:rsid w:val="002C2D19"/>
    <w:rsid w:val="002C4FB3"/>
    <w:rsid w:val="002D10FA"/>
    <w:rsid w:val="002D3199"/>
    <w:rsid w:val="002D35EA"/>
    <w:rsid w:val="002D411A"/>
    <w:rsid w:val="002D4C55"/>
    <w:rsid w:val="002D4D47"/>
    <w:rsid w:val="002D7687"/>
    <w:rsid w:val="002E0E0D"/>
    <w:rsid w:val="002E6DED"/>
    <w:rsid w:val="00300956"/>
    <w:rsid w:val="00304E92"/>
    <w:rsid w:val="003064FC"/>
    <w:rsid w:val="0031053E"/>
    <w:rsid w:val="003158CA"/>
    <w:rsid w:val="00315BC1"/>
    <w:rsid w:val="00315DF6"/>
    <w:rsid w:val="00317187"/>
    <w:rsid w:val="00317B3A"/>
    <w:rsid w:val="0032290B"/>
    <w:rsid w:val="0032499A"/>
    <w:rsid w:val="00330309"/>
    <w:rsid w:val="00330ADB"/>
    <w:rsid w:val="003341F7"/>
    <w:rsid w:val="00345E1D"/>
    <w:rsid w:val="00346D7E"/>
    <w:rsid w:val="00347168"/>
    <w:rsid w:val="00347FEC"/>
    <w:rsid w:val="003511BD"/>
    <w:rsid w:val="00351F97"/>
    <w:rsid w:val="00356F45"/>
    <w:rsid w:val="0035786F"/>
    <w:rsid w:val="00360C4F"/>
    <w:rsid w:val="00363770"/>
    <w:rsid w:val="003660AC"/>
    <w:rsid w:val="00366B74"/>
    <w:rsid w:val="00374152"/>
    <w:rsid w:val="003774C3"/>
    <w:rsid w:val="00383B6F"/>
    <w:rsid w:val="00386C84"/>
    <w:rsid w:val="003A0BB4"/>
    <w:rsid w:val="003A1B44"/>
    <w:rsid w:val="003A1C12"/>
    <w:rsid w:val="003A1D50"/>
    <w:rsid w:val="003A710A"/>
    <w:rsid w:val="003B42AB"/>
    <w:rsid w:val="003B659E"/>
    <w:rsid w:val="003C275E"/>
    <w:rsid w:val="003C2810"/>
    <w:rsid w:val="003C3FE7"/>
    <w:rsid w:val="003C4FDE"/>
    <w:rsid w:val="003D2554"/>
    <w:rsid w:val="003D3316"/>
    <w:rsid w:val="003D3E4A"/>
    <w:rsid w:val="003D608C"/>
    <w:rsid w:val="003E31A5"/>
    <w:rsid w:val="003E40B5"/>
    <w:rsid w:val="003E58DF"/>
    <w:rsid w:val="003E595B"/>
    <w:rsid w:val="003E59A4"/>
    <w:rsid w:val="003E7992"/>
    <w:rsid w:val="003E7B65"/>
    <w:rsid w:val="003F42B8"/>
    <w:rsid w:val="003F5508"/>
    <w:rsid w:val="004033F1"/>
    <w:rsid w:val="00404BD4"/>
    <w:rsid w:val="00404C4C"/>
    <w:rsid w:val="004061A5"/>
    <w:rsid w:val="0040696E"/>
    <w:rsid w:val="00411951"/>
    <w:rsid w:val="004120E7"/>
    <w:rsid w:val="0041423F"/>
    <w:rsid w:val="004149A5"/>
    <w:rsid w:val="00414F81"/>
    <w:rsid w:val="0041661F"/>
    <w:rsid w:val="0041668D"/>
    <w:rsid w:val="004223B3"/>
    <w:rsid w:val="0042565D"/>
    <w:rsid w:val="00433663"/>
    <w:rsid w:val="00434425"/>
    <w:rsid w:val="00436A0F"/>
    <w:rsid w:val="00437150"/>
    <w:rsid w:val="0043750A"/>
    <w:rsid w:val="00437B66"/>
    <w:rsid w:val="00444C75"/>
    <w:rsid w:val="00445CD7"/>
    <w:rsid w:val="00445D2E"/>
    <w:rsid w:val="00451738"/>
    <w:rsid w:val="00452EC3"/>
    <w:rsid w:val="0046226A"/>
    <w:rsid w:val="004642AD"/>
    <w:rsid w:val="00467810"/>
    <w:rsid w:val="00467945"/>
    <w:rsid w:val="00472F89"/>
    <w:rsid w:val="0047305B"/>
    <w:rsid w:val="004732E9"/>
    <w:rsid w:val="004760E1"/>
    <w:rsid w:val="004771C7"/>
    <w:rsid w:val="004854BB"/>
    <w:rsid w:val="00485525"/>
    <w:rsid w:val="00491DBA"/>
    <w:rsid w:val="00494493"/>
    <w:rsid w:val="00496606"/>
    <w:rsid w:val="00496B85"/>
    <w:rsid w:val="004A4036"/>
    <w:rsid w:val="004B0336"/>
    <w:rsid w:val="004B302A"/>
    <w:rsid w:val="004B35A8"/>
    <w:rsid w:val="004B63FA"/>
    <w:rsid w:val="004B717E"/>
    <w:rsid w:val="004B7E09"/>
    <w:rsid w:val="004C101C"/>
    <w:rsid w:val="004C18C1"/>
    <w:rsid w:val="004C252E"/>
    <w:rsid w:val="004C47FC"/>
    <w:rsid w:val="004C5E24"/>
    <w:rsid w:val="004C60A4"/>
    <w:rsid w:val="004D53EF"/>
    <w:rsid w:val="004D60C2"/>
    <w:rsid w:val="004E5E66"/>
    <w:rsid w:val="004E7ADB"/>
    <w:rsid w:val="004E7EA5"/>
    <w:rsid w:val="004F4B63"/>
    <w:rsid w:val="004F522C"/>
    <w:rsid w:val="004F58AF"/>
    <w:rsid w:val="004F6C65"/>
    <w:rsid w:val="00503B4D"/>
    <w:rsid w:val="00504EE9"/>
    <w:rsid w:val="00507F41"/>
    <w:rsid w:val="0051005C"/>
    <w:rsid w:val="00521576"/>
    <w:rsid w:val="00522E94"/>
    <w:rsid w:val="00523046"/>
    <w:rsid w:val="005250E6"/>
    <w:rsid w:val="00525E70"/>
    <w:rsid w:val="0053081B"/>
    <w:rsid w:val="00535E63"/>
    <w:rsid w:val="00542D23"/>
    <w:rsid w:val="0054442C"/>
    <w:rsid w:val="00545311"/>
    <w:rsid w:val="0054567E"/>
    <w:rsid w:val="00545A02"/>
    <w:rsid w:val="00550285"/>
    <w:rsid w:val="00554D94"/>
    <w:rsid w:val="00555455"/>
    <w:rsid w:val="00556C3A"/>
    <w:rsid w:val="00560350"/>
    <w:rsid w:val="00562492"/>
    <w:rsid w:val="005639EA"/>
    <w:rsid w:val="00566973"/>
    <w:rsid w:val="0057033C"/>
    <w:rsid w:val="0057127C"/>
    <w:rsid w:val="00572A20"/>
    <w:rsid w:val="00576BE8"/>
    <w:rsid w:val="0058010F"/>
    <w:rsid w:val="0058347B"/>
    <w:rsid w:val="005836F8"/>
    <w:rsid w:val="00590DE7"/>
    <w:rsid w:val="005918FA"/>
    <w:rsid w:val="00592A86"/>
    <w:rsid w:val="0059334D"/>
    <w:rsid w:val="00593E99"/>
    <w:rsid w:val="00594047"/>
    <w:rsid w:val="00595DA7"/>
    <w:rsid w:val="00596943"/>
    <w:rsid w:val="005A61A0"/>
    <w:rsid w:val="005A71BA"/>
    <w:rsid w:val="005B4801"/>
    <w:rsid w:val="005B5B60"/>
    <w:rsid w:val="005B5D9C"/>
    <w:rsid w:val="005C23A4"/>
    <w:rsid w:val="005C37ED"/>
    <w:rsid w:val="005C45E6"/>
    <w:rsid w:val="005C75FD"/>
    <w:rsid w:val="005C7B06"/>
    <w:rsid w:val="005D0020"/>
    <w:rsid w:val="005D1CDF"/>
    <w:rsid w:val="005D2BB7"/>
    <w:rsid w:val="005D5E32"/>
    <w:rsid w:val="005E0BFF"/>
    <w:rsid w:val="005E1630"/>
    <w:rsid w:val="005E61A8"/>
    <w:rsid w:val="005E64FD"/>
    <w:rsid w:val="005E682B"/>
    <w:rsid w:val="005F6419"/>
    <w:rsid w:val="00600326"/>
    <w:rsid w:val="00601CA7"/>
    <w:rsid w:val="0060543D"/>
    <w:rsid w:val="006068BF"/>
    <w:rsid w:val="006104DD"/>
    <w:rsid w:val="00610C46"/>
    <w:rsid w:val="006130B5"/>
    <w:rsid w:val="00617400"/>
    <w:rsid w:val="006261F4"/>
    <w:rsid w:val="00631AA2"/>
    <w:rsid w:val="00632D29"/>
    <w:rsid w:val="006344D2"/>
    <w:rsid w:val="00635BB9"/>
    <w:rsid w:val="00636882"/>
    <w:rsid w:val="00637ADC"/>
    <w:rsid w:val="006458E4"/>
    <w:rsid w:val="0064635D"/>
    <w:rsid w:val="0065103E"/>
    <w:rsid w:val="006511B8"/>
    <w:rsid w:val="00661651"/>
    <w:rsid w:val="00663479"/>
    <w:rsid w:val="00663638"/>
    <w:rsid w:val="00664950"/>
    <w:rsid w:val="006674A6"/>
    <w:rsid w:val="006701B7"/>
    <w:rsid w:val="00672724"/>
    <w:rsid w:val="0067734F"/>
    <w:rsid w:val="00680AE3"/>
    <w:rsid w:val="0068174A"/>
    <w:rsid w:val="00683220"/>
    <w:rsid w:val="00687FA0"/>
    <w:rsid w:val="006931DB"/>
    <w:rsid w:val="006A0536"/>
    <w:rsid w:val="006A3C11"/>
    <w:rsid w:val="006A79EA"/>
    <w:rsid w:val="006B179D"/>
    <w:rsid w:val="006B4C16"/>
    <w:rsid w:val="006B7010"/>
    <w:rsid w:val="006C3095"/>
    <w:rsid w:val="006C360A"/>
    <w:rsid w:val="006C714B"/>
    <w:rsid w:val="006E1151"/>
    <w:rsid w:val="006E11A8"/>
    <w:rsid w:val="006E1DD4"/>
    <w:rsid w:val="006E2282"/>
    <w:rsid w:val="006E2F86"/>
    <w:rsid w:val="006E3264"/>
    <w:rsid w:val="006E6311"/>
    <w:rsid w:val="006F22A0"/>
    <w:rsid w:val="006F6E04"/>
    <w:rsid w:val="00700A56"/>
    <w:rsid w:val="007032A3"/>
    <w:rsid w:val="00705B69"/>
    <w:rsid w:val="00706269"/>
    <w:rsid w:val="0070633B"/>
    <w:rsid w:val="00713818"/>
    <w:rsid w:val="007143F4"/>
    <w:rsid w:val="007145FF"/>
    <w:rsid w:val="00715B2A"/>
    <w:rsid w:val="0071639A"/>
    <w:rsid w:val="0071640B"/>
    <w:rsid w:val="0072180E"/>
    <w:rsid w:val="007236BC"/>
    <w:rsid w:val="0073121D"/>
    <w:rsid w:val="007338FE"/>
    <w:rsid w:val="00737851"/>
    <w:rsid w:val="0074484C"/>
    <w:rsid w:val="007450F1"/>
    <w:rsid w:val="00751515"/>
    <w:rsid w:val="00752442"/>
    <w:rsid w:val="0075322C"/>
    <w:rsid w:val="0075461A"/>
    <w:rsid w:val="00756C82"/>
    <w:rsid w:val="00756E04"/>
    <w:rsid w:val="007626B7"/>
    <w:rsid w:val="00762BED"/>
    <w:rsid w:val="00762F61"/>
    <w:rsid w:val="007633BE"/>
    <w:rsid w:val="00766E03"/>
    <w:rsid w:val="0078212B"/>
    <w:rsid w:val="00783CD8"/>
    <w:rsid w:val="00784DF6"/>
    <w:rsid w:val="00785232"/>
    <w:rsid w:val="00790C9E"/>
    <w:rsid w:val="00791866"/>
    <w:rsid w:val="00792B38"/>
    <w:rsid w:val="00794089"/>
    <w:rsid w:val="007A328C"/>
    <w:rsid w:val="007A36C1"/>
    <w:rsid w:val="007A4206"/>
    <w:rsid w:val="007A479D"/>
    <w:rsid w:val="007B1381"/>
    <w:rsid w:val="007B186C"/>
    <w:rsid w:val="007B33E5"/>
    <w:rsid w:val="007B6958"/>
    <w:rsid w:val="007B7248"/>
    <w:rsid w:val="007B7CF8"/>
    <w:rsid w:val="007C044B"/>
    <w:rsid w:val="007C1696"/>
    <w:rsid w:val="007C3ED0"/>
    <w:rsid w:val="007C5971"/>
    <w:rsid w:val="007C59EF"/>
    <w:rsid w:val="007D4238"/>
    <w:rsid w:val="007E09F9"/>
    <w:rsid w:val="007E1F66"/>
    <w:rsid w:val="007E23E9"/>
    <w:rsid w:val="007E5725"/>
    <w:rsid w:val="007E5DE9"/>
    <w:rsid w:val="007F40BB"/>
    <w:rsid w:val="007F4E23"/>
    <w:rsid w:val="007F54B9"/>
    <w:rsid w:val="00802490"/>
    <w:rsid w:val="00806A76"/>
    <w:rsid w:val="00807005"/>
    <w:rsid w:val="00810265"/>
    <w:rsid w:val="00811704"/>
    <w:rsid w:val="008119BB"/>
    <w:rsid w:val="00811C9D"/>
    <w:rsid w:val="00813ECF"/>
    <w:rsid w:val="00814E7A"/>
    <w:rsid w:val="00816C80"/>
    <w:rsid w:val="00817A9A"/>
    <w:rsid w:val="00827461"/>
    <w:rsid w:val="0083448A"/>
    <w:rsid w:val="00841BCD"/>
    <w:rsid w:val="00842E30"/>
    <w:rsid w:val="008443B9"/>
    <w:rsid w:val="00845446"/>
    <w:rsid w:val="00847264"/>
    <w:rsid w:val="0084766B"/>
    <w:rsid w:val="00851A8E"/>
    <w:rsid w:val="0085365B"/>
    <w:rsid w:val="00854E9E"/>
    <w:rsid w:val="00857E88"/>
    <w:rsid w:val="00863C57"/>
    <w:rsid w:val="008739D1"/>
    <w:rsid w:val="0088122B"/>
    <w:rsid w:val="008826C1"/>
    <w:rsid w:val="00883060"/>
    <w:rsid w:val="00883DFD"/>
    <w:rsid w:val="00887C8A"/>
    <w:rsid w:val="00897279"/>
    <w:rsid w:val="008A1BF7"/>
    <w:rsid w:val="008A3DFF"/>
    <w:rsid w:val="008A4852"/>
    <w:rsid w:val="008A5B0E"/>
    <w:rsid w:val="008A707F"/>
    <w:rsid w:val="008B0961"/>
    <w:rsid w:val="008B6738"/>
    <w:rsid w:val="008C187B"/>
    <w:rsid w:val="008C39F7"/>
    <w:rsid w:val="008C7156"/>
    <w:rsid w:val="008D21CD"/>
    <w:rsid w:val="008D3A1D"/>
    <w:rsid w:val="008D76E4"/>
    <w:rsid w:val="008E0712"/>
    <w:rsid w:val="008E0961"/>
    <w:rsid w:val="008E19F2"/>
    <w:rsid w:val="008E3053"/>
    <w:rsid w:val="008F1D42"/>
    <w:rsid w:val="008F3565"/>
    <w:rsid w:val="0090091A"/>
    <w:rsid w:val="00900DEA"/>
    <w:rsid w:val="009042BD"/>
    <w:rsid w:val="00904FE4"/>
    <w:rsid w:val="00907747"/>
    <w:rsid w:val="00907AFD"/>
    <w:rsid w:val="00910B6B"/>
    <w:rsid w:val="00910FD4"/>
    <w:rsid w:val="00912276"/>
    <w:rsid w:val="00913D11"/>
    <w:rsid w:val="00915C2B"/>
    <w:rsid w:val="00922D1B"/>
    <w:rsid w:val="00932C0F"/>
    <w:rsid w:val="00932DA2"/>
    <w:rsid w:val="00936159"/>
    <w:rsid w:val="00937A15"/>
    <w:rsid w:val="0094089B"/>
    <w:rsid w:val="00943E8C"/>
    <w:rsid w:val="009537BB"/>
    <w:rsid w:val="00955378"/>
    <w:rsid w:val="00955D2E"/>
    <w:rsid w:val="0096006C"/>
    <w:rsid w:val="00965D95"/>
    <w:rsid w:val="00970F64"/>
    <w:rsid w:val="00972EE7"/>
    <w:rsid w:val="00973D0B"/>
    <w:rsid w:val="00975993"/>
    <w:rsid w:val="00977E1D"/>
    <w:rsid w:val="00977FBD"/>
    <w:rsid w:val="0098314E"/>
    <w:rsid w:val="00983A27"/>
    <w:rsid w:val="00985A6F"/>
    <w:rsid w:val="009933BF"/>
    <w:rsid w:val="00997A38"/>
    <w:rsid w:val="009A3638"/>
    <w:rsid w:val="009A40FA"/>
    <w:rsid w:val="009A46DC"/>
    <w:rsid w:val="009A66C7"/>
    <w:rsid w:val="009A71B3"/>
    <w:rsid w:val="009B0573"/>
    <w:rsid w:val="009B1860"/>
    <w:rsid w:val="009B4D25"/>
    <w:rsid w:val="009B5831"/>
    <w:rsid w:val="009B7B4B"/>
    <w:rsid w:val="009B7C21"/>
    <w:rsid w:val="009C3199"/>
    <w:rsid w:val="009C4A82"/>
    <w:rsid w:val="009D1ED4"/>
    <w:rsid w:val="009D2058"/>
    <w:rsid w:val="009D21D6"/>
    <w:rsid w:val="009D29D3"/>
    <w:rsid w:val="009D48C3"/>
    <w:rsid w:val="009D5EF4"/>
    <w:rsid w:val="009D6B43"/>
    <w:rsid w:val="009D7E5B"/>
    <w:rsid w:val="009E4D74"/>
    <w:rsid w:val="009F1860"/>
    <w:rsid w:val="00A01213"/>
    <w:rsid w:val="00A015E6"/>
    <w:rsid w:val="00A02A3E"/>
    <w:rsid w:val="00A04992"/>
    <w:rsid w:val="00A146DF"/>
    <w:rsid w:val="00A147AA"/>
    <w:rsid w:val="00A149C8"/>
    <w:rsid w:val="00A14AA4"/>
    <w:rsid w:val="00A165A1"/>
    <w:rsid w:val="00A21D71"/>
    <w:rsid w:val="00A22460"/>
    <w:rsid w:val="00A22B78"/>
    <w:rsid w:val="00A2512F"/>
    <w:rsid w:val="00A25AE5"/>
    <w:rsid w:val="00A269ED"/>
    <w:rsid w:val="00A26DFA"/>
    <w:rsid w:val="00A3156B"/>
    <w:rsid w:val="00A33608"/>
    <w:rsid w:val="00A33725"/>
    <w:rsid w:val="00A357CD"/>
    <w:rsid w:val="00A37002"/>
    <w:rsid w:val="00A401E4"/>
    <w:rsid w:val="00A402C8"/>
    <w:rsid w:val="00A4355E"/>
    <w:rsid w:val="00A45FE1"/>
    <w:rsid w:val="00A51D49"/>
    <w:rsid w:val="00A520D9"/>
    <w:rsid w:val="00A649CE"/>
    <w:rsid w:val="00A76034"/>
    <w:rsid w:val="00A765F3"/>
    <w:rsid w:val="00A851AC"/>
    <w:rsid w:val="00A86C47"/>
    <w:rsid w:val="00A8757D"/>
    <w:rsid w:val="00A90240"/>
    <w:rsid w:val="00A920AE"/>
    <w:rsid w:val="00A92BCD"/>
    <w:rsid w:val="00AA0DE9"/>
    <w:rsid w:val="00AA1B0E"/>
    <w:rsid w:val="00AA226F"/>
    <w:rsid w:val="00AA47B6"/>
    <w:rsid w:val="00AA6FD4"/>
    <w:rsid w:val="00AB56C0"/>
    <w:rsid w:val="00AC163B"/>
    <w:rsid w:val="00AC5CA7"/>
    <w:rsid w:val="00AC6058"/>
    <w:rsid w:val="00AD0767"/>
    <w:rsid w:val="00AE134E"/>
    <w:rsid w:val="00AE2BA5"/>
    <w:rsid w:val="00AE56B1"/>
    <w:rsid w:val="00AE6D09"/>
    <w:rsid w:val="00AF7A7C"/>
    <w:rsid w:val="00B02070"/>
    <w:rsid w:val="00B02DBD"/>
    <w:rsid w:val="00B1242E"/>
    <w:rsid w:val="00B127B0"/>
    <w:rsid w:val="00B21A19"/>
    <w:rsid w:val="00B2565A"/>
    <w:rsid w:val="00B2644D"/>
    <w:rsid w:val="00B302D2"/>
    <w:rsid w:val="00B30588"/>
    <w:rsid w:val="00B40147"/>
    <w:rsid w:val="00B408B6"/>
    <w:rsid w:val="00B4274A"/>
    <w:rsid w:val="00B44ED6"/>
    <w:rsid w:val="00B467B8"/>
    <w:rsid w:val="00B50543"/>
    <w:rsid w:val="00B525D6"/>
    <w:rsid w:val="00B53934"/>
    <w:rsid w:val="00B542DA"/>
    <w:rsid w:val="00B54CE7"/>
    <w:rsid w:val="00B61DC7"/>
    <w:rsid w:val="00B71254"/>
    <w:rsid w:val="00B73862"/>
    <w:rsid w:val="00B73F43"/>
    <w:rsid w:val="00B75BBF"/>
    <w:rsid w:val="00B8264A"/>
    <w:rsid w:val="00B91DEB"/>
    <w:rsid w:val="00B94F15"/>
    <w:rsid w:val="00B957EB"/>
    <w:rsid w:val="00B97A6E"/>
    <w:rsid w:val="00BA2037"/>
    <w:rsid w:val="00BA4409"/>
    <w:rsid w:val="00BA6B66"/>
    <w:rsid w:val="00BA6E48"/>
    <w:rsid w:val="00BB25C1"/>
    <w:rsid w:val="00BB3CF1"/>
    <w:rsid w:val="00BB3CF8"/>
    <w:rsid w:val="00BB5127"/>
    <w:rsid w:val="00BB5238"/>
    <w:rsid w:val="00BC2C5B"/>
    <w:rsid w:val="00BC61A0"/>
    <w:rsid w:val="00BD1BBE"/>
    <w:rsid w:val="00BE0AF6"/>
    <w:rsid w:val="00BE1F03"/>
    <w:rsid w:val="00BE2350"/>
    <w:rsid w:val="00BE58A7"/>
    <w:rsid w:val="00BF2218"/>
    <w:rsid w:val="00BF3597"/>
    <w:rsid w:val="00C00C69"/>
    <w:rsid w:val="00C03985"/>
    <w:rsid w:val="00C0426B"/>
    <w:rsid w:val="00C045DF"/>
    <w:rsid w:val="00C056F5"/>
    <w:rsid w:val="00C05FDB"/>
    <w:rsid w:val="00C11890"/>
    <w:rsid w:val="00C12FB3"/>
    <w:rsid w:val="00C16F91"/>
    <w:rsid w:val="00C17B36"/>
    <w:rsid w:val="00C17FA3"/>
    <w:rsid w:val="00C26D43"/>
    <w:rsid w:val="00C26EAA"/>
    <w:rsid w:val="00C27E01"/>
    <w:rsid w:val="00C330CF"/>
    <w:rsid w:val="00C34A96"/>
    <w:rsid w:val="00C3513F"/>
    <w:rsid w:val="00C4002D"/>
    <w:rsid w:val="00C4647E"/>
    <w:rsid w:val="00C46548"/>
    <w:rsid w:val="00C51FB8"/>
    <w:rsid w:val="00C521B6"/>
    <w:rsid w:val="00C5353D"/>
    <w:rsid w:val="00C56CCF"/>
    <w:rsid w:val="00C574D5"/>
    <w:rsid w:val="00C60980"/>
    <w:rsid w:val="00C640E6"/>
    <w:rsid w:val="00C65B5E"/>
    <w:rsid w:val="00C7157F"/>
    <w:rsid w:val="00C71CAB"/>
    <w:rsid w:val="00C73F32"/>
    <w:rsid w:val="00C7516D"/>
    <w:rsid w:val="00C7786C"/>
    <w:rsid w:val="00C81CA2"/>
    <w:rsid w:val="00C849E6"/>
    <w:rsid w:val="00C85219"/>
    <w:rsid w:val="00C8591F"/>
    <w:rsid w:val="00C87462"/>
    <w:rsid w:val="00CA1440"/>
    <w:rsid w:val="00CA180C"/>
    <w:rsid w:val="00CA54E3"/>
    <w:rsid w:val="00CB22B2"/>
    <w:rsid w:val="00CB553C"/>
    <w:rsid w:val="00CB7970"/>
    <w:rsid w:val="00CC1BA4"/>
    <w:rsid w:val="00CC1CD2"/>
    <w:rsid w:val="00CC3EE2"/>
    <w:rsid w:val="00CC6F26"/>
    <w:rsid w:val="00CD060C"/>
    <w:rsid w:val="00CD0FF4"/>
    <w:rsid w:val="00CD7492"/>
    <w:rsid w:val="00CE3A6B"/>
    <w:rsid w:val="00CE3C92"/>
    <w:rsid w:val="00CE5667"/>
    <w:rsid w:val="00CE7057"/>
    <w:rsid w:val="00CF033F"/>
    <w:rsid w:val="00CF54B7"/>
    <w:rsid w:val="00CF65F8"/>
    <w:rsid w:val="00D00211"/>
    <w:rsid w:val="00D00AE6"/>
    <w:rsid w:val="00D0211E"/>
    <w:rsid w:val="00D06309"/>
    <w:rsid w:val="00D06CCD"/>
    <w:rsid w:val="00D10707"/>
    <w:rsid w:val="00D128F4"/>
    <w:rsid w:val="00D16C4F"/>
    <w:rsid w:val="00D178C7"/>
    <w:rsid w:val="00D208F6"/>
    <w:rsid w:val="00D219D7"/>
    <w:rsid w:val="00D24522"/>
    <w:rsid w:val="00D271E4"/>
    <w:rsid w:val="00D3227C"/>
    <w:rsid w:val="00D32BEC"/>
    <w:rsid w:val="00D32EAA"/>
    <w:rsid w:val="00D351EA"/>
    <w:rsid w:val="00D37DED"/>
    <w:rsid w:val="00D40288"/>
    <w:rsid w:val="00D43403"/>
    <w:rsid w:val="00D4422C"/>
    <w:rsid w:val="00D44F46"/>
    <w:rsid w:val="00D5270B"/>
    <w:rsid w:val="00D62E71"/>
    <w:rsid w:val="00D6430D"/>
    <w:rsid w:val="00D64A3F"/>
    <w:rsid w:val="00D66188"/>
    <w:rsid w:val="00D712D5"/>
    <w:rsid w:val="00D72B5B"/>
    <w:rsid w:val="00D731F6"/>
    <w:rsid w:val="00D740CA"/>
    <w:rsid w:val="00D74E02"/>
    <w:rsid w:val="00D85728"/>
    <w:rsid w:val="00D9048B"/>
    <w:rsid w:val="00D91804"/>
    <w:rsid w:val="00D921E8"/>
    <w:rsid w:val="00D95481"/>
    <w:rsid w:val="00D96F2B"/>
    <w:rsid w:val="00DA42EA"/>
    <w:rsid w:val="00DC0448"/>
    <w:rsid w:val="00DC40B3"/>
    <w:rsid w:val="00DC4C28"/>
    <w:rsid w:val="00DC7A13"/>
    <w:rsid w:val="00DD218F"/>
    <w:rsid w:val="00DE273C"/>
    <w:rsid w:val="00DE7F19"/>
    <w:rsid w:val="00DF0BBA"/>
    <w:rsid w:val="00DF27F3"/>
    <w:rsid w:val="00DF2997"/>
    <w:rsid w:val="00DF704D"/>
    <w:rsid w:val="00E035A7"/>
    <w:rsid w:val="00E03829"/>
    <w:rsid w:val="00E04011"/>
    <w:rsid w:val="00E04884"/>
    <w:rsid w:val="00E05CFE"/>
    <w:rsid w:val="00E0710D"/>
    <w:rsid w:val="00E10BC4"/>
    <w:rsid w:val="00E135EE"/>
    <w:rsid w:val="00E137A7"/>
    <w:rsid w:val="00E13ACC"/>
    <w:rsid w:val="00E13B25"/>
    <w:rsid w:val="00E13E25"/>
    <w:rsid w:val="00E1415D"/>
    <w:rsid w:val="00E164A5"/>
    <w:rsid w:val="00E20FBE"/>
    <w:rsid w:val="00E3139F"/>
    <w:rsid w:val="00E31491"/>
    <w:rsid w:val="00E323E9"/>
    <w:rsid w:val="00E34018"/>
    <w:rsid w:val="00E37F2A"/>
    <w:rsid w:val="00E437D2"/>
    <w:rsid w:val="00E45903"/>
    <w:rsid w:val="00E46186"/>
    <w:rsid w:val="00E521EC"/>
    <w:rsid w:val="00E55751"/>
    <w:rsid w:val="00E578E2"/>
    <w:rsid w:val="00E6249D"/>
    <w:rsid w:val="00E62668"/>
    <w:rsid w:val="00E72C66"/>
    <w:rsid w:val="00E7667B"/>
    <w:rsid w:val="00E76E4F"/>
    <w:rsid w:val="00E776FE"/>
    <w:rsid w:val="00E86650"/>
    <w:rsid w:val="00E875D6"/>
    <w:rsid w:val="00E901C9"/>
    <w:rsid w:val="00E91A3E"/>
    <w:rsid w:val="00E96B7E"/>
    <w:rsid w:val="00E97215"/>
    <w:rsid w:val="00EA2311"/>
    <w:rsid w:val="00EA41C5"/>
    <w:rsid w:val="00EB53CE"/>
    <w:rsid w:val="00EC1C3E"/>
    <w:rsid w:val="00EC43E7"/>
    <w:rsid w:val="00EC75C6"/>
    <w:rsid w:val="00EC7BC3"/>
    <w:rsid w:val="00ED0664"/>
    <w:rsid w:val="00ED6AD3"/>
    <w:rsid w:val="00ED70FE"/>
    <w:rsid w:val="00ED7600"/>
    <w:rsid w:val="00ED7832"/>
    <w:rsid w:val="00EE00D6"/>
    <w:rsid w:val="00EE0635"/>
    <w:rsid w:val="00EE5896"/>
    <w:rsid w:val="00EE5AEA"/>
    <w:rsid w:val="00EE5B99"/>
    <w:rsid w:val="00EE5BA2"/>
    <w:rsid w:val="00EE6C98"/>
    <w:rsid w:val="00EF03A4"/>
    <w:rsid w:val="00EF2ED1"/>
    <w:rsid w:val="00EF6073"/>
    <w:rsid w:val="00EF698B"/>
    <w:rsid w:val="00EF6E8C"/>
    <w:rsid w:val="00EF7013"/>
    <w:rsid w:val="00F0158A"/>
    <w:rsid w:val="00F01687"/>
    <w:rsid w:val="00F020D4"/>
    <w:rsid w:val="00F037AA"/>
    <w:rsid w:val="00F0601B"/>
    <w:rsid w:val="00F1362C"/>
    <w:rsid w:val="00F14A82"/>
    <w:rsid w:val="00F21A3A"/>
    <w:rsid w:val="00F21F64"/>
    <w:rsid w:val="00F22CDF"/>
    <w:rsid w:val="00F2459F"/>
    <w:rsid w:val="00F24D5B"/>
    <w:rsid w:val="00F344A9"/>
    <w:rsid w:val="00F35E69"/>
    <w:rsid w:val="00F404CA"/>
    <w:rsid w:val="00F4125E"/>
    <w:rsid w:val="00F414F1"/>
    <w:rsid w:val="00F415A6"/>
    <w:rsid w:val="00F508B8"/>
    <w:rsid w:val="00F61EA5"/>
    <w:rsid w:val="00F62C7B"/>
    <w:rsid w:val="00F66FB3"/>
    <w:rsid w:val="00F6749E"/>
    <w:rsid w:val="00F7246B"/>
    <w:rsid w:val="00F72CB1"/>
    <w:rsid w:val="00F74B65"/>
    <w:rsid w:val="00F75E8B"/>
    <w:rsid w:val="00F762A3"/>
    <w:rsid w:val="00F8215E"/>
    <w:rsid w:val="00F824F5"/>
    <w:rsid w:val="00F87775"/>
    <w:rsid w:val="00F90FAB"/>
    <w:rsid w:val="00F920DB"/>
    <w:rsid w:val="00F9329D"/>
    <w:rsid w:val="00F9374D"/>
    <w:rsid w:val="00FA349A"/>
    <w:rsid w:val="00FB6318"/>
    <w:rsid w:val="00FC039A"/>
    <w:rsid w:val="00FC0B24"/>
    <w:rsid w:val="00FC1EA3"/>
    <w:rsid w:val="00FC29B9"/>
    <w:rsid w:val="00FC2A4D"/>
    <w:rsid w:val="00FC6FD3"/>
    <w:rsid w:val="00FD0742"/>
    <w:rsid w:val="00FD19C1"/>
    <w:rsid w:val="00FD28EF"/>
    <w:rsid w:val="00FD5914"/>
    <w:rsid w:val="00FE305C"/>
    <w:rsid w:val="00FEF7DA"/>
    <w:rsid w:val="00FF0301"/>
    <w:rsid w:val="00FF4832"/>
    <w:rsid w:val="00FF5BDE"/>
    <w:rsid w:val="0A5BE37C"/>
    <w:rsid w:val="0D8F80FB"/>
    <w:rsid w:val="0F98C50D"/>
    <w:rsid w:val="11A191B1"/>
    <w:rsid w:val="133028D7"/>
    <w:rsid w:val="19C73392"/>
    <w:rsid w:val="1A1E3A1E"/>
    <w:rsid w:val="1AC5DA08"/>
    <w:rsid w:val="208CDD6C"/>
    <w:rsid w:val="22EDDFA7"/>
    <w:rsid w:val="2D21DE67"/>
    <w:rsid w:val="2DBDA0C3"/>
    <w:rsid w:val="34CD35FB"/>
    <w:rsid w:val="3A94EE50"/>
    <w:rsid w:val="3DFC89F5"/>
    <w:rsid w:val="41E761A6"/>
    <w:rsid w:val="42A832CA"/>
    <w:rsid w:val="4940D106"/>
    <w:rsid w:val="52FB2D2C"/>
    <w:rsid w:val="5BAEFDE5"/>
    <w:rsid w:val="61719019"/>
    <w:rsid w:val="777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C40F86B4-AD95-4BC4-B07E-B6A564D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E7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10B6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RBI5PAMIO524-1616901215-18776</_dlc_DocId>
    <HideFromDelve xmlns="71c5aaf6-e6ce-465b-b873-5148d2a4c105">false</HideFromDelve>
    <_dlc_DocIdUrl xmlns="71c5aaf6-e6ce-465b-b873-5148d2a4c105">
      <Url>https://nokia.sharepoint.com/sites/gxp/_layouts/15/DocIdRedir.aspx?ID=RBI5PAMIO524-1616901215-18776</Url>
      <Description>RBI5PAMIO524-1616901215-18776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B53F697-BF4B-47BA-93BE-63BF4354A1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27A64D-8212-44D2-8EE0-D323EF4B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168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382</cp:revision>
  <dcterms:created xsi:type="dcterms:W3CDTF">2023-05-17T05:27:00Z</dcterms:created>
  <dcterms:modified xsi:type="dcterms:W3CDTF">2024-04-08T08:39:00Z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5e5fa0fc-b8a1-4564-9797-3ee7442298e4</vt:lpwstr>
  </property>
  <property fmtid="{D5CDD505-2E9C-101B-9397-08002B2CF9AE}" pid="11" name="MediaServiceImageTags">
    <vt:lpwstr/>
  </property>
</Properties>
</file>